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FF0869" w14:textId="0D0120AE" w:rsidR="00071DDF" w:rsidRDefault="00071DDF" w:rsidP="00071DDF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071DDF">
        <w:rPr>
          <w:rFonts w:ascii="Arial" w:hAnsi="Arial" w:cs="Arial"/>
          <w:b/>
          <w:bCs/>
          <w:sz w:val="22"/>
        </w:rPr>
        <w:t>3GPP TSG-RAN Meeting #</w:t>
      </w:r>
      <w:r w:rsidR="002C1533">
        <w:rPr>
          <w:rFonts w:ascii="Arial" w:hAnsi="Arial" w:cs="Arial"/>
          <w:b/>
          <w:bCs/>
          <w:sz w:val="22"/>
        </w:rPr>
        <w:t>83</w:t>
      </w:r>
      <w:r w:rsidR="002C1533">
        <w:rPr>
          <w:rFonts w:ascii="Arial" w:hAnsi="Arial" w:cs="Arial"/>
          <w:b/>
          <w:bCs/>
          <w:sz w:val="22"/>
        </w:rPr>
        <w:tab/>
      </w:r>
      <w:r w:rsidR="002C1533">
        <w:rPr>
          <w:rFonts w:ascii="Arial" w:hAnsi="Arial" w:cs="Arial"/>
          <w:b/>
          <w:bCs/>
          <w:sz w:val="22"/>
        </w:rPr>
        <w:tab/>
      </w:r>
      <w:r w:rsidR="002C1533">
        <w:rPr>
          <w:rFonts w:ascii="Arial" w:hAnsi="Arial" w:cs="Arial"/>
          <w:b/>
          <w:bCs/>
          <w:sz w:val="22"/>
        </w:rPr>
        <w:tab/>
        <w:t>RP-190647</w:t>
      </w:r>
    </w:p>
    <w:p w14:paraId="7D67385B" w14:textId="45CEF2AB" w:rsidR="009A4A13" w:rsidRPr="00071DDF" w:rsidRDefault="009A4A13" w:rsidP="00071DDF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Shenzhen</w:t>
      </w:r>
      <w:r w:rsidRPr="00071DD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Pr="00071DDF">
        <w:rPr>
          <w:rFonts w:ascii="Arial" w:hAnsi="Arial" w:cs="Arial"/>
          <w:b/>
          <w:bCs/>
          <w:sz w:val="22"/>
        </w:rPr>
        <w:t>, 1</w:t>
      </w:r>
      <w:r>
        <w:rPr>
          <w:rFonts w:ascii="Arial" w:hAnsi="Arial" w:cs="Arial"/>
          <w:b/>
          <w:bCs/>
          <w:sz w:val="22"/>
        </w:rPr>
        <w:t>8</w:t>
      </w:r>
      <w:r w:rsidRPr="00071DD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- 2</w:t>
      </w:r>
      <w:r w:rsidRPr="00071DDF">
        <w:rPr>
          <w:rFonts w:ascii="Arial" w:hAnsi="Arial" w:cs="Arial"/>
          <w:b/>
          <w:bCs/>
          <w:sz w:val="22"/>
        </w:rPr>
        <w:t xml:space="preserve">1 </w:t>
      </w:r>
      <w:r>
        <w:rPr>
          <w:rFonts w:ascii="Arial" w:hAnsi="Arial" w:cs="Arial"/>
          <w:b/>
          <w:bCs/>
          <w:sz w:val="22"/>
        </w:rPr>
        <w:t>March</w:t>
      </w:r>
      <w:r w:rsidRPr="00071DDF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9A4A13">
        <w:rPr>
          <w:rFonts w:ascii="Arial" w:hAnsi="Arial" w:cs="Arial"/>
          <w:b/>
          <w:bCs/>
          <w:sz w:val="16"/>
          <w:szCs w:val="16"/>
        </w:rPr>
        <w:t>(revision of RP-190522)</w:t>
      </w:r>
    </w:p>
    <w:p w14:paraId="1AF298E3" w14:textId="2432A55A" w:rsidR="00071DDF" w:rsidRPr="00071DDF" w:rsidRDefault="00071DDF" w:rsidP="00071DDF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</w:p>
    <w:p w14:paraId="67DFEFCA" w14:textId="77777777" w:rsidR="00071DDF" w:rsidRPr="00071DDF" w:rsidRDefault="00071DDF" w:rsidP="00071DDF">
      <w:pPr>
        <w:spacing w:after="0"/>
        <w:rPr>
          <w:rFonts w:ascii="Arial" w:hAnsi="Arial" w:cs="Arial"/>
        </w:rPr>
      </w:pPr>
    </w:p>
    <w:p w14:paraId="14FF027C" w14:textId="5E9350AF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Title:</w:t>
      </w:r>
      <w:r w:rsidRPr="00071DDF">
        <w:rPr>
          <w:rFonts w:ascii="Arial" w:hAnsi="Arial" w:cs="Arial"/>
          <w:b/>
        </w:rPr>
        <w:tab/>
      </w:r>
      <w:r w:rsidRPr="00071DDF">
        <w:rPr>
          <w:rFonts w:ascii="Arial" w:hAnsi="Arial" w:cs="Arial"/>
          <w:b/>
          <w:color w:val="FF0000"/>
        </w:rPr>
        <w:t>[DRAFT]</w:t>
      </w:r>
      <w:r w:rsidRPr="00071DDF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</w:rPr>
        <w:t>R</w:t>
      </w:r>
      <w:r w:rsidRPr="00071DDF">
        <w:rPr>
          <w:rFonts w:ascii="Arial" w:hAnsi="Arial" w:cs="Arial"/>
          <w:bCs/>
        </w:rPr>
        <w:t>esponse to LS on V2X specification visibility in 3GPP</w:t>
      </w:r>
    </w:p>
    <w:p w14:paraId="160F0A51" w14:textId="79043FEF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Response to:</w:t>
      </w:r>
      <w:r w:rsidRPr="00071D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RP-190037 (</w:t>
      </w:r>
      <w:r w:rsidRPr="00071DDF">
        <w:rPr>
          <w:rFonts w:ascii="Arial" w:hAnsi="Arial" w:cs="Arial"/>
          <w:bCs/>
        </w:rPr>
        <w:t>5GAA_S-190040</w:t>
      </w:r>
      <w:r>
        <w:rPr>
          <w:rFonts w:ascii="Arial" w:hAnsi="Arial" w:cs="Arial"/>
          <w:bCs/>
        </w:rPr>
        <w:t>)</w:t>
      </w:r>
    </w:p>
    <w:p w14:paraId="5A0B92E6" w14:textId="1DDC8000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Release:</w:t>
      </w:r>
      <w:r w:rsidRPr="00071D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16</w:t>
      </w:r>
    </w:p>
    <w:p w14:paraId="090F7AB8" w14:textId="6E0370C6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Work Item:</w:t>
      </w:r>
      <w:r w:rsidRPr="00071DDF">
        <w:rPr>
          <w:rFonts w:ascii="Arial" w:hAnsi="Arial" w:cs="Arial"/>
          <w:bCs/>
        </w:rPr>
        <w:tab/>
        <w:t>Study on NR Vehicle-to-Everything (V2X) [RAN1 SI: FS_NR_V2X]</w:t>
      </w:r>
    </w:p>
    <w:p w14:paraId="31E38D4E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/>
        </w:rPr>
      </w:pPr>
    </w:p>
    <w:p w14:paraId="01B0C67A" w14:textId="7AD867AC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Source:</w:t>
      </w:r>
      <w:r w:rsidRPr="00071DDF">
        <w:rPr>
          <w:rFonts w:ascii="Arial" w:hAnsi="Arial" w:cs="Arial"/>
          <w:bCs/>
        </w:rPr>
        <w:tab/>
      </w:r>
      <w:r w:rsidR="002C1533">
        <w:rPr>
          <w:rFonts w:ascii="Arial" w:hAnsi="Arial" w:cs="Arial"/>
          <w:bCs/>
        </w:rPr>
        <w:t xml:space="preserve">NEC </w:t>
      </w:r>
      <w:r>
        <w:rPr>
          <w:rFonts w:ascii="Arial" w:hAnsi="Arial" w:cs="Arial"/>
          <w:bCs/>
        </w:rPr>
        <w:t>[</w:t>
      </w:r>
      <w:r w:rsidRPr="00071DDF">
        <w:rPr>
          <w:rFonts w:ascii="Arial" w:hAnsi="Arial" w:cs="Arial"/>
          <w:bCs/>
        </w:rPr>
        <w:t>TSG RAN</w:t>
      </w:r>
      <w:r>
        <w:rPr>
          <w:rFonts w:ascii="Arial" w:hAnsi="Arial" w:cs="Arial"/>
          <w:bCs/>
        </w:rPr>
        <w:t>]</w:t>
      </w:r>
    </w:p>
    <w:p w14:paraId="75BAE154" w14:textId="14B0CFCF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To:</w:t>
      </w:r>
      <w:r w:rsidRPr="00071DDF">
        <w:rPr>
          <w:rFonts w:ascii="Arial" w:hAnsi="Arial" w:cs="Arial"/>
          <w:bCs/>
        </w:rPr>
        <w:tab/>
      </w:r>
      <w:r w:rsidR="00B76992">
        <w:rPr>
          <w:rFonts w:ascii="Arial" w:hAnsi="Arial" w:cs="Arial"/>
          <w:bCs/>
        </w:rPr>
        <w:t>5GAA</w:t>
      </w:r>
    </w:p>
    <w:p w14:paraId="1D633766" w14:textId="2ACECCCD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Cc:</w:t>
      </w:r>
      <w:r w:rsidRPr="00071DDF">
        <w:rPr>
          <w:rFonts w:ascii="Arial" w:hAnsi="Arial" w:cs="Arial"/>
          <w:bCs/>
        </w:rPr>
        <w:tab/>
      </w:r>
      <w:r w:rsidR="00B76992">
        <w:rPr>
          <w:rFonts w:ascii="Arial" w:hAnsi="Arial" w:cs="Arial"/>
          <w:bCs/>
        </w:rPr>
        <w:t xml:space="preserve">5GAA WG4, </w:t>
      </w:r>
      <w:r w:rsidRPr="00071DDF">
        <w:rPr>
          <w:rFonts w:ascii="Arial" w:hAnsi="Arial" w:cs="Arial"/>
          <w:bCs/>
        </w:rPr>
        <w:t>TSG SA, TSG CT</w:t>
      </w:r>
    </w:p>
    <w:p w14:paraId="02511368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</w:p>
    <w:p w14:paraId="7B623DF7" w14:textId="77777777" w:rsidR="00071DDF" w:rsidRPr="00071DDF" w:rsidRDefault="00071DDF" w:rsidP="00071DDF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Contact Person:</w:t>
      </w:r>
      <w:r w:rsidRPr="00071DDF">
        <w:rPr>
          <w:rFonts w:ascii="Arial" w:hAnsi="Arial" w:cs="Arial"/>
          <w:bCs/>
        </w:rPr>
        <w:tab/>
      </w:r>
    </w:p>
    <w:p w14:paraId="02F02DFD" w14:textId="77777777" w:rsidR="00071DDF" w:rsidRPr="00071DDF" w:rsidRDefault="00071DDF" w:rsidP="00071DDF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Name:</w:t>
      </w:r>
      <w:r w:rsidRPr="00071DDF">
        <w:rPr>
          <w:rFonts w:ascii="Arial" w:hAnsi="Arial" w:cs="Arial"/>
          <w:bCs/>
        </w:rPr>
        <w:tab/>
        <w:t>Hans van der Veen</w:t>
      </w:r>
    </w:p>
    <w:p w14:paraId="5320F3B0" w14:textId="77777777" w:rsidR="00071DDF" w:rsidRPr="00071DDF" w:rsidRDefault="00071DDF" w:rsidP="00071DDF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Tel. Number:</w:t>
      </w:r>
      <w:r w:rsidRPr="00071DDF">
        <w:rPr>
          <w:rFonts w:ascii="Arial" w:hAnsi="Arial" w:cs="Arial"/>
          <w:bCs/>
        </w:rPr>
        <w:tab/>
        <w:t>+49 62 21 4342-135</w:t>
      </w:r>
    </w:p>
    <w:p w14:paraId="32318A4C" w14:textId="77777777" w:rsidR="00071DDF" w:rsidRPr="00071DDF" w:rsidRDefault="00071DDF" w:rsidP="00071DD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071DDF">
        <w:rPr>
          <w:rFonts w:ascii="Arial" w:hAnsi="Arial" w:cs="Arial"/>
          <w:b/>
          <w:color w:val="0000FF"/>
          <w:lang w:val="en-US"/>
        </w:rPr>
        <w:t>E-mail Address:</w:t>
      </w:r>
      <w:r w:rsidRPr="00071DDF">
        <w:rPr>
          <w:rFonts w:ascii="Arial" w:hAnsi="Arial" w:cs="Arial"/>
          <w:bCs/>
          <w:color w:val="0000FF"/>
          <w:lang w:val="en-US"/>
        </w:rPr>
        <w:tab/>
        <w:t>Hans dot vanderVeen at neclab dot eu</w:t>
      </w:r>
    </w:p>
    <w:p w14:paraId="31934A8B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9F9487" w14:textId="77777777" w:rsidR="00071DDF" w:rsidRPr="00071DDF" w:rsidRDefault="00071DDF" w:rsidP="00071DDF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Send any reply LS to:</w:t>
      </w:r>
      <w:r w:rsidRPr="00071DDF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71DDF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1DDF">
        <w:rPr>
          <w:rFonts w:ascii="Arial" w:hAnsi="Arial" w:cs="Arial"/>
          <w:b/>
        </w:rPr>
        <w:t xml:space="preserve"> </w:t>
      </w:r>
      <w:r w:rsidRPr="00071DDF">
        <w:rPr>
          <w:rFonts w:ascii="Arial" w:hAnsi="Arial" w:cs="Arial"/>
          <w:bCs/>
        </w:rPr>
        <w:tab/>
      </w:r>
    </w:p>
    <w:p w14:paraId="5711FDAC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/>
        </w:rPr>
      </w:pPr>
    </w:p>
    <w:p w14:paraId="683D8846" w14:textId="3893342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Attachments:</w:t>
      </w:r>
      <w:r w:rsidRPr="00071DDF">
        <w:rPr>
          <w:rFonts w:ascii="Arial" w:hAnsi="Arial" w:cs="Arial"/>
          <w:bCs/>
        </w:rPr>
        <w:tab/>
      </w:r>
      <w:r w:rsidR="008B2602" w:rsidRPr="008B2602">
        <w:rPr>
          <w:rFonts w:ascii="Arial" w:hAnsi="Arial" w:cs="Arial"/>
          <w:bCs/>
        </w:rPr>
        <w:t>RP-190</w:t>
      </w:r>
      <w:r w:rsidR="00956F63">
        <w:rPr>
          <w:rFonts w:ascii="Arial" w:hAnsi="Arial" w:cs="Arial"/>
          <w:bCs/>
          <w:highlight w:val="yellow"/>
        </w:rPr>
        <w:t>7</w:t>
      </w:r>
      <w:r w:rsidR="00916687">
        <w:rPr>
          <w:rFonts w:ascii="Arial" w:hAnsi="Arial" w:cs="Arial"/>
          <w:bCs/>
          <w:highlight w:val="yellow"/>
        </w:rPr>
        <w:t>21</w:t>
      </w:r>
      <w:r w:rsidR="008B2602" w:rsidRPr="008B2602">
        <w:rPr>
          <w:rFonts w:ascii="Arial" w:hAnsi="Arial" w:cs="Arial"/>
          <w:bCs/>
        </w:rPr>
        <w:t>: N</w:t>
      </w:r>
      <w:r w:rsidR="002C1533" w:rsidRPr="008B2602">
        <w:rPr>
          <w:rFonts w:ascii="Arial" w:hAnsi="Arial" w:cs="Arial"/>
          <w:bCs/>
        </w:rPr>
        <w:t>ew W</w:t>
      </w:r>
      <w:r w:rsidR="008B2602" w:rsidRPr="008B2602">
        <w:rPr>
          <w:rFonts w:ascii="Arial" w:hAnsi="Arial" w:cs="Arial"/>
          <w:bCs/>
        </w:rPr>
        <w:t xml:space="preserve">ork </w:t>
      </w:r>
      <w:r w:rsidR="002C1533" w:rsidRPr="008B2602">
        <w:rPr>
          <w:rFonts w:ascii="Arial" w:hAnsi="Arial" w:cs="Arial"/>
          <w:bCs/>
        </w:rPr>
        <w:t>I</w:t>
      </w:r>
      <w:r w:rsidR="008B2602" w:rsidRPr="008B2602">
        <w:rPr>
          <w:rFonts w:ascii="Arial" w:hAnsi="Arial" w:cs="Arial"/>
          <w:bCs/>
        </w:rPr>
        <w:t>tem</w:t>
      </w:r>
      <w:r w:rsidR="002C1533" w:rsidRPr="008B2602">
        <w:rPr>
          <w:rFonts w:ascii="Arial" w:hAnsi="Arial" w:cs="Arial"/>
          <w:bCs/>
        </w:rPr>
        <w:t xml:space="preserve"> on NR V2X</w:t>
      </w:r>
    </w:p>
    <w:p w14:paraId="1BA1C8A3" w14:textId="77777777" w:rsidR="00071DDF" w:rsidRPr="00071DDF" w:rsidRDefault="00071DDF" w:rsidP="00071DDF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289ADB93" w14:textId="77777777" w:rsidR="00071DDF" w:rsidRPr="00071DDF" w:rsidRDefault="00071DDF" w:rsidP="00071DDF">
      <w:pPr>
        <w:spacing w:after="0"/>
        <w:rPr>
          <w:rFonts w:ascii="Arial" w:hAnsi="Arial" w:cs="Arial"/>
        </w:rPr>
      </w:pPr>
    </w:p>
    <w:p w14:paraId="57E65F62" w14:textId="77777777" w:rsidR="00071DDF" w:rsidRPr="00071DDF" w:rsidRDefault="00071DDF" w:rsidP="00071DDF">
      <w:pPr>
        <w:spacing w:after="120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>1. Overall Description:</w:t>
      </w:r>
    </w:p>
    <w:p w14:paraId="32B35409" w14:textId="441FF93B" w:rsidR="00071DDF" w:rsidRDefault="00071DDF" w:rsidP="00071DDF">
      <w:pPr>
        <w:spacing w:after="0"/>
        <w:rPr>
          <w:rFonts w:ascii="Arial" w:hAnsi="Arial" w:cs="Arial"/>
        </w:rPr>
      </w:pPr>
      <w:r w:rsidRPr="00071DDF">
        <w:rPr>
          <w:rFonts w:ascii="Arial" w:hAnsi="Arial" w:cs="Arial"/>
        </w:rPr>
        <w:t xml:space="preserve">TSG RAN </w:t>
      </w:r>
      <w:r>
        <w:rPr>
          <w:rFonts w:ascii="Arial" w:hAnsi="Arial" w:cs="Arial"/>
        </w:rPr>
        <w:t xml:space="preserve">thanks 5GAA </w:t>
      </w:r>
      <w:r w:rsidRPr="00B76992">
        <w:rPr>
          <w:rFonts w:ascii="Arial" w:hAnsi="Arial" w:cs="Arial"/>
        </w:rPr>
        <w:t>WG4</w:t>
      </w:r>
      <w:r>
        <w:rPr>
          <w:rFonts w:ascii="Arial" w:hAnsi="Arial" w:cs="Arial"/>
        </w:rPr>
        <w:t xml:space="preserve"> for the LS on </w:t>
      </w:r>
      <w:r w:rsidRPr="00071DDF">
        <w:rPr>
          <w:rFonts w:ascii="Arial" w:hAnsi="Arial" w:cs="Arial"/>
        </w:rPr>
        <w:t>V2X specification visibility in 3GPP</w:t>
      </w:r>
      <w:r>
        <w:rPr>
          <w:rFonts w:ascii="Arial" w:hAnsi="Arial" w:cs="Arial"/>
        </w:rPr>
        <w:t>.</w:t>
      </w:r>
    </w:p>
    <w:p w14:paraId="19A91A10" w14:textId="77777777" w:rsidR="00071DDF" w:rsidRDefault="00071DDF" w:rsidP="00071DDF">
      <w:pPr>
        <w:spacing w:after="0"/>
        <w:rPr>
          <w:rFonts w:ascii="Arial" w:hAnsi="Arial" w:cs="Arial"/>
        </w:rPr>
      </w:pPr>
    </w:p>
    <w:p w14:paraId="0759922F" w14:textId="770781A4" w:rsidR="00071DDF" w:rsidRDefault="00351B1A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TSG RAN understands </w:t>
      </w:r>
      <w:r w:rsidR="00B510BF">
        <w:rPr>
          <w:rFonts w:ascii="Arial" w:hAnsi="Arial" w:cs="Arial"/>
        </w:rPr>
        <w:t xml:space="preserve">and would like to support </w:t>
      </w:r>
      <w:r>
        <w:rPr>
          <w:rFonts w:ascii="Arial" w:hAnsi="Arial" w:cs="Arial"/>
        </w:rPr>
        <w:t xml:space="preserve">the wish expressed by 5GAA to increase the </w:t>
      </w:r>
      <w:r w:rsidRPr="00351B1A">
        <w:rPr>
          <w:rFonts w:ascii="Arial" w:hAnsi="Arial" w:cs="Arial"/>
        </w:rPr>
        <w:t>visibility of the automotive related features</w:t>
      </w:r>
      <w:r>
        <w:rPr>
          <w:rFonts w:ascii="Arial" w:hAnsi="Arial" w:cs="Arial"/>
        </w:rPr>
        <w:t xml:space="preserve"> in 3GPP.</w:t>
      </w:r>
    </w:p>
    <w:p w14:paraId="26AB0A9C" w14:textId="77777777" w:rsidR="00351B1A" w:rsidRDefault="00351B1A" w:rsidP="00071DDF">
      <w:pPr>
        <w:spacing w:after="0"/>
        <w:rPr>
          <w:rFonts w:ascii="Arial" w:hAnsi="Arial" w:cs="Arial"/>
        </w:rPr>
      </w:pPr>
    </w:p>
    <w:p w14:paraId="07E179E2" w14:textId="3EB8A281" w:rsidR="00CA5067" w:rsidRDefault="00CA5067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Over time</w:t>
      </w:r>
      <w:r w:rsidR="00351B1A">
        <w:rPr>
          <w:rFonts w:ascii="Arial" w:hAnsi="Arial" w:cs="Arial"/>
        </w:rPr>
        <w:t xml:space="preserve">, TSG RAN has created a structure in its specifications that helps implementers and users in finding information </w:t>
      </w:r>
      <w:r w:rsidR="002A29B8">
        <w:rPr>
          <w:rFonts w:ascii="Arial" w:hAnsi="Arial" w:cs="Arial"/>
        </w:rPr>
        <w:t xml:space="preserve">on specific technical aspects of any use case </w:t>
      </w:r>
      <w:r w:rsidR="00351B1A">
        <w:rPr>
          <w:rFonts w:ascii="Arial" w:hAnsi="Arial" w:cs="Arial"/>
        </w:rPr>
        <w:t>quickly</w:t>
      </w:r>
      <w:r>
        <w:rPr>
          <w:rFonts w:ascii="Arial" w:hAnsi="Arial" w:cs="Arial"/>
        </w:rPr>
        <w:t xml:space="preserve">, and would like to </w:t>
      </w:r>
      <w:r w:rsidR="002A29B8">
        <w:rPr>
          <w:rFonts w:ascii="Arial" w:hAnsi="Arial" w:cs="Arial"/>
        </w:rPr>
        <w:t>provide</w:t>
      </w:r>
      <w:r>
        <w:rPr>
          <w:rFonts w:ascii="Arial" w:hAnsi="Arial" w:cs="Arial"/>
        </w:rPr>
        <w:t xml:space="preserve"> a solution that minimises the impact on this structure</w:t>
      </w:r>
      <w:r w:rsidR="008B260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while still satisfying 5GAA's needs.</w:t>
      </w:r>
    </w:p>
    <w:p w14:paraId="21F92BE1" w14:textId="77777777" w:rsidR="00351B1A" w:rsidRDefault="00351B1A" w:rsidP="00071DDF">
      <w:pPr>
        <w:spacing w:after="0"/>
        <w:rPr>
          <w:rFonts w:ascii="Arial" w:hAnsi="Arial" w:cs="Arial"/>
        </w:rPr>
      </w:pPr>
    </w:p>
    <w:p w14:paraId="3BC2688B" w14:textId="143CA35B" w:rsidR="008B2602" w:rsidRDefault="00351B1A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TSG RAN </w:t>
      </w:r>
      <w:r w:rsidR="00B510BF">
        <w:rPr>
          <w:rFonts w:ascii="Arial" w:hAnsi="Arial" w:cs="Arial"/>
        </w:rPr>
        <w:t>th</w:t>
      </w:r>
      <w:r w:rsidR="008B2602">
        <w:rPr>
          <w:rFonts w:ascii="Arial" w:hAnsi="Arial" w:cs="Arial"/>
        </w:rPr>
        <w:t>erefore</w:t>
      </w:r>
      <w:r w:rsidR="00B510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intends to support the 5GAA request </w:t>
      </w:r>
      <w:r w:rsidRPr="00351B1A">
        <w:rPr>
          <w:rFonts w:ascii="Arial" w:hAnsi="Arial" w:cs="Arial"/>
        </w:rPr>
        <w:t xml:space="preserve">by planning a new </w:t>
      </w:r>
      <w:r w:rsidR="00CA5067" w:rsidRPr="00E773E8">
        <w:rPr>
          <w:rFonts w:ascii="Arial" w:hAnsi="Arial" w:cs="Arial"/>
        </w:rPr>
        <w:t>(public)</w:t>
      </w:r>
      <w:r w:rsidR="00CA5067">
        <w:rPr>
          <w:rFonts w:ascii="Arial" w:hAnsi="Arial" w:cs="Arial"/>
        </w:rPr>
        <w:t xml:space="preserve"> </w:t>
      </w:r>
      <w:r w:rsidRPr="00351B1A">
        <w:rPr>
          <w:rFonts w:ascii="Arial" w:hAnsi="Arial" w:cs="Arial"/>
        </w:rPr>
        <w:t>T</w:t>
      </w:r>
      <w:r w:rsidR="00B510BF">
        <w:rPr>
          <w:rFonts w:ascii="Arial" w:hAnsi="Arial" w:cs="Arial"/>
        </w:rPr>
        <w:t xml:space="preserve">echnical </w:t>
      </w:r>
      <w:r w:rsidRPr="00351B1A">
        <w:rPr>
          <w:rFonts w:ascii="Arial" w:hAnsi="Arial" w:cs="Arial"/>
        </w:rPr>
        <w:t>R</w:t>
      </w:r>
      <w:r w:rsidR="00B510BF">
        <w:rPr>
          <w:rFonts w:ascii="Arial" w:hAnsi="Arial" w:cs="Arial"/>
        </w:rPr>
        <w:t>eport</w:t>
      </w:r>
      <w:r w:rsidR="00A65748">
        <w:rPr>
          <w:rFonts w:ascii="Arial" w:hAnsi="Arial" w:cs="Arial"/>
        </w:rPr>
        <w:t xml:space="preserve"> (</w:t>
      </w:r>
      <w:r w:rsidR="00A65748" w:rsidRPr="00A65748">
        <w:rPr>
          <w:rFonts w:ascii="Arial" w:hAnsi="Arial" w:cs="Arial"/>
          <w:i/>
        </w:rPr>
        <w:t>TR </w:t>
      </w:r>
      <w:r w:rsidR="008F6FC7" w:rsidRPr="00A65748">
        <w:rPr>
          <w:rFonts w:ascii="Arial" w:hAnsi="Arial" w:cs="Arial"/>
          <w:i/>
        </w:rPr>
        <w:t>37.985</w:t>
      </w:r>
      <w:r w:rsidR="00A65748">
        <w:rPr>
          <w:rFonts w:ascii="Arial" w:hAnsi="Arial" w:cs="Arial"/>
          <w:i/>
        </w:rPr>
        <w:t>:</w:t>
      </w:r>
      <w:r w:rsidR="00A65748">
        <w:rPr>
          <w:rFonts w:ascii="Arial" w:hAnsi="Arial" w:cs="Arial"/>
        </w:rPr>
        <w:t xml:space="preserve"> </w:t>
      </w:r>
      <w:r w:rsidR="00A65748" w:rsidRPr="00A65748">
        <w:rPr>
          <w:rFonts w:ascii="Arial" w:hAnsi="Arial" w:cs="Arial"/>
          <w:i/>
        </w:rPr>
        <w:t>"Overall description of 3GPP sidelink for V2X based on LTE and NR"</w:t>
      </w:r>
      <w:r w:rsidR="00A65748">
        <w:rPr>
          <w:rFonts w:ascii="Arial" w:hAnsi="Arial" w:cs="Arial"/>
        </w:rPr>
        <w:t xml:space="preserve">), </w:t>
      </w:r>
      <w:r w:rsidRPr="00351B1A">
        <w:rPr>
          <w:rFonts w:ascii="Arial" w:hAnsi="Arial" w:cs="Arial"/>
        </w:rPr>
        <w:t>which</w:t>
      </w:r>
      <w:r w:rsidR="00B510BF">
        <w:rPr>
          <w:rFonts w:ascii="Arial" w:hAnsi="Arial" w:cs="Arial"/>
        </w:rPr>
        <w:t xml:space="preserve"> will function as a Stage 2 description of both LTE and NR V2X</w:t>
      </w:r>
      <w:r>
        <w:rPr>
          <w:rFonts w:ascii="Arial" w:hAnsi="Arial" w:cs="Arial"/>
        </w:rPr>
        <w:t>.</w:t>
      </w:r>
    </w:p>
    <w:p w14:paraId="026CFDB5" w14:textId="77777777" w:rsidR="008B2602" w:rsidRDefault="008B2602" w:rsidP="00071DDF">
      <w:pPr>
        <w:spacing w:after="0"/>
        <w:rPr>
          <w:rFonts w:ascii="Arial" w:hAnsi="Arial" w:cs="Arial"/>
        </w:rPr>
      </w:pPr>
    </w:p>
    <w:p w14:paraId="2A4DCA78" w14:textId="6797C2E9" w:rsidR="008B2602" w:rsidRDefault="008B2602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TSG RAN would also like to inform 5GAA that a normative Work Item on NR V2X for Release 16 was approved. The Work Item description is attached for 5GAA's convenience. The new TR</w:t>
      </w:r>
      <w:r w:rsidR="00A65748">
        <w:rPr>
          <w:rFonts w:ascii="Arial" w:hAnsi="Arial" w:cs="Arial"/>
        </w:rPr>
        <w:t xml:space="preserve">  </w:t>
      </w:r>
      <w:r w:rsidR="008F6FC7">
        <w:rPr>
          <w:rFonts w:ascii="Arial" w:hAnsi="Arial" w:cs="Arial"/>
        </w:rPr>
        <w:t xml:space="preserve">37.985 </w:t>
      </w:r>
      <w:r>
        <w:rPr>
          <w:rFonts w:ascii="Arial" w:hAnsi="Arial" w:cs="Arial"/>
        </w:rPr>
        <w:t>will be introduced as part of this new Work Item (but will cover both NR and LTE aspects as requested).</w:t>
      </w:r>
    </w:p>
    <w:p w14:paraId="601C946D" w14:textId="77777777" w:rsidR="008B2602" w:rsidRDefault="008B2602" w:rsidP="00071DDF">
      <w:pPr>
        <w:spacing w:after="0"/>
        <w:rPr>
          <w:rFonts w:ascii="Arial" w:hAnsi="Arial" w:cs="Arial"/>
        </w:rPr>
      </w:pPr>
    </w:p>
    <w:p w14:paraId="23E74582" w14:textId="77777777" w:rsidR="00071DDF" w:rsidRPr="00071DDF" w:rsidRDefault="00071DDF" w:rsidP="00071DDF">
      <w:pPr>
        <w:spacing w:after="0"/>
        <w:rPr>
          <w:rFonts w:ascii="Arial" w:hAnsi="Arial" w:cs="Arial"/>
        </w:rPr>
      </w:pPr>
    </w:p>
    <w:p w14:paraId="7A62526E" w14:textId="77777777" w:rsidR="00071DDF" w:rsidRPr="00071DDF" w:rsidRDefault="00071DDF" w:rsidP="00071DDF">
      <w:pPr>
        <w:spacing w:after="120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>2. Actions:</w:t>
      </w:r>
    </w:p>
    <w:p w14:paraId="29014DBC" w14:textId="0950BDD3" w:rsidR="00071DDF" w:rsidRPr="00071DDF" w:rsidRDefault="00071DDF" w:rsidP="00071DDF">
      <w:pPr>
        <w:spacing w:after="120"/>
        <w:ind w:left="1985" w:hanging="1985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 xml:space="preserve">To </w:t>
      </w:r>
      <w:r w:rsidR="00B76992">
        <w:rPr>
          <w:rFonts w:ascii="Arial" w:hAnsi="Arial" w:cs="Arial"/>
          <w:b/>
        </w:rPr>
        <w:t xml:space="preserve">5GAA </w:t>
      </w:r>
      <w:r w:rsidRPr="00071DDF">
        <w:rPr>
          <w:rFonts w:ascii="Arial" w:hAnsi="Arial" w:cs="Arial"/>
          <w:b/>
        </w:rPr>
        <w:t>group.</w:t>
      </w:r>
    </w:p>
    <w:p w14:paraId="320FDDDE" w14:textId="07873210" w:rsidR="00071DDF" w:rsidRPr="00071DDF" w:rsidRDefault="00071DDF" w:rsidP="00071DDF">
      <w:pPr>
        <w:spacing w:after="120"/>
        <w:ind w:left="993" w:hanging="993"/>
        <w:rPr>
          <w:rFonts w:ascii="Arial" w:hAnsi="Arial" w:cs="Arial"/>
        </w:rPr>
      </w:pPr>
      <w:r w:rsidRPr="00071DDF">
        <w:rPr>
          <w:rFonts w:ascii="Arial" w:hAnsi="Arial" w:cs="Arial"/>
          <w:b/>
        </w:rPr>
        <w:t xml:space="preserve">ACTION: </w:t>
      </w:r>
      <w:r w:rsidRPr="00071DDF">
        <w:rPr>
          <w:rFonts w:ascii="Arial" w:hAnsi="Arial" w:cs="Arial"/>
          <w:b/>
        </w:rPr>
        <w:tab/>
      </w:r>
      <w:r w:rsidRPr="00071DDF">
        <w:rPr>
          <w:rFonts w:ascii="Arial" w:hAnsi="Arial" w:cs="Arial"/>
        </w:rPr>
        <w:t xml:space="preserve">TSG RAN requests </w:t>
      </w:r>
      <w:r>
        <w:rPr>
          <w:rFonts w:ascii="Arial" w:hAnsi="Arial" w:cs="Arial"/>
        </w:rPr>
        <w:t>5GAA to take the above response into account</w:t>
      </w:r>
      <w:r w:rsidRPr="00071DDF">
        <w:rPr>
          <w:rFonts w:ascii="Arial" w:hAnsi="Arial" w:cs="Arial"/>
        </w:rPr>
        <w:t>.</w:t>
      </w:r>
    </w:p>
    <w:p w14:paraId="25BF6CCF" w14:textId="77777777" w:rsidR="00071DDF" w:rsidRPr="00071DDF" w:rsidRDefault="00071DDF" w:rsidP="00071DDF">
      <w:pPr>
        <w:spacing w:after="120"/>
        <w:rPr>
          <w:rFonts w:ascii="Arial" w:hAnsi="Arial" w:cs="Arial"/>
        </w:rPr>
      </w:pPr>
    </w:p>
    <w:p w14:paraId="3BBE0EE7" w14:textId="77777777" w:rsidR="00071DDF" w:rsidRPr="00071DDF" w:rsidRDefault="00071DDF" w:rsidP="00071DDF">
      <w:pPr>
        <w:spacing w:after="120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>3. Date of Next TSG-RAN Meetings:</w:t>
      </w:r>
    </w:p>
    <w:p w14:paraId="054E7542" w14:textId="2682E7C7" w:rsidR="00071DDF" w:rsidRPr="00071DDF" w:rsidRDefault="00071DDF" w:rsidP="00071D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71DDF">
        <w:rPr>
          <w:rFonts w:ascii="Arial" w:hAnsi="Arial" w:cs="Arial"/>
          <w:bCs/>
        </w:rPr>
        <w:t>TSG-RAN Meeting #8</w:t>
      </w:r>
      <w:r w:rsidR="00351B1A">
        <w:rPr>
          <w:rFonts w:ascii="Arial" w:hAnsi="Arial" w:cs="Arial"/>
          <w:bCs/>
        </w:rPr>
        <w:t>4</w:t>
      </w:r>
      <w:r w:rsidRPr="00071DDF">
        <w:rPr>
          <w:rFonts w:ascii="Arial" w:hAnsi="Arial" w:cs="Arial"/>
          <w:bCs/>
        </w:rPr>
        <w:t xml:space="preserve"> </w:t>
      </w:r>
      <w:r w:rsidRPr="00071DDF">
        <w:rPr>
          <w:rFonts w:ascii="Arial" w:hAnsi="Arial" w:cs="Arial"/>
          <w:bCs/>
        </w:rPr>
        <w:tab/>
      </w:r>
      <w:r w:rsidR="00351B1A">
        <w:rPr>
          <w:rFonts w:ascii="Arial" w:hAnsi="Arial" w:cs="Arial"/>
          <w:bCs/>
        </w:rPr>
        <w:t>3 - 6 June 2019</w:t>
      </w:r>
      <w:r w:rsidRPr="00071DDF">
        <w:rPr>
          <w:rFonts w:ascii="Arial" w:hAnsi="Arial" w:cs="Arial"/>
          <w:bCs/>
        </w:rPr>
        <w:tab/>
      </w:r>
      <w:r w:rsidR="00351B1A">
        <w:rPr>
          <w:rFonts w:ascii="Arial" w:hAnsi="Arial" w:cs="Arial"/>
          <w:bCs/>
        </w:rPr>
        <w:t>Newport Beach, CA, USA</w:t>
      </w:r>
    </w:p>
    <w:p w14:paraId="2DF52770" w14:textId="4D2EB350" w:rsidR="00071DDF" w:rsidRPr="00071DDF" w:rsidRDefault="00071DDF" w:rsidP="00071D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71DDF">
        <w:rPr>
          <w:rFonts w:ascii="Arial" w:hAnsi="Arial" w:cs="Arial"/>
          <w:bCs/>
        </w:rPr>
        <w:t>TSG-RAN Meeting #</w:t>
      </w:r>
      <w:r w:rsidR="00351B1A">
        <w:rPr>
          <w:rFonts w:ascii="Arial" w:hAnsi="Arial" w:cs="Arial"/>
          <w:bCs/>
        </w:rPr>
        <w:t>85</w:t>
      </w:r>
      <w:r w:rsidRPr="00071DDF">
        <w:rPr>
          <w:rFonts w:ascii="Arial" w:hAnsi="Arial" w:cs="Arial"/>
          <w:bCs/>
        </w:rPr>
        <w:tab/>
        <w:t>1</w:t>
      </w:r>
      <w:r w:rsidR="00351B1A">
        <w:rPr>
          <w:rFonts w:ascii="Arial" w:hAnsi="Arial" w:cs="Arial"/>
          <w:bCs/>
        </w:rPr>
        <w:t>6 - 1</w:t>
      </w:r>
      <w:r w:rsidRPr="00071DDF">
        <w:rPr>
          <w:rFonts w:ascii="Arial" w:hAnsi="Arial" w:cs="Arial"/>
          <w:bCs/>
        </w:rPr>
        <w:t xml:space="preserve">9 </w:t>
      </w:r>
      <w:r w:rsidR="00351B1A">
        <w:rPr>
          <w:rFonts w:ascii="Arial" w:hAnsi="Arial" w:cs="Arial"/>
          <w:bCs/>
        </w:rPr>
        <w:t>September</w:t>
      </w:r>
      <w:r w:rsidRPr="00071DDF">
        <w:rPr>
          <w:rFonts w:ascii="Arial" w:hAnsi="Arial" w:cs="Arial"/>
          <w:bCs/>
        </w:rPr>
        <w:t xml:space="preserve"> 201</w:t>
      </w:r>
      <w:r w:rsidR="00351B1A">
        <w:rPr>
          <w:rFonts w:ascii="Arial" w:hAnsi="Arial" w:cs="Arial"/>
          <w:bCs/>
        </w:rPr>
        <w:t>9</w:t>
      </w:r>
      <w:r w:rsidRPr="00071DDF">
        <w:rPr>
          <w:rFonts w:ascii="Arial" w:hAnsi="Arial" w:cs="Arial"/>
          <w:bCs/>
        </w:rPr>
        <w:tab/>
      </w:r>
      <w:r w:rsidR="00351B1A">
        <w:rPr>
          <w:rFonts w:ascii="Arial" w:hAnsi="Arial" w:cs="Arial"/>
          <w:bCs/>
        </w:rPr>
        <w:t>Newport Beach, CA, USA</w:t>
      </w:r>
    </w:p>
    <w:p w14:paraId="64A1D245" w14:textId="77777777" w:rsidR="003123EE" w:rsidRDefault="003123EE" w:rsidP="00716E47"/>
    <w:sectPr w:rsidR="003123EE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F7D9D7" w14:textId="77777777" w:rsidR="003C2762" w:rsidRDefault="003C2762">
      <w:r>
        <w:separator/>
      </w:r>
    </w:p>
  </w:endnote>
  <w:endnote w:type="continuationSeparator" w:id="0">
    <w:p w14:paraId="6AEA8ED6" w14:textId="77777777" w:rsidR="003C2762" w:rsidRDefault="003C2762">
      <w:r>
        <w:continuationSeparator/>
      </w:r>
    </w:p>
  </w:endnote>
  <w:endnote w:type="continuationNotice" w:id="1">
    <w:p w14:paraId="36418CD6" w14:textId="77777777" w:rsidR="003C2762" w:rsidRDefault="003C27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E98CF7" w14:textId="77777777" w:rsidR="003C2762" w:rsidRDefault="003C2762">
      <w:r>
        <w:separator/>
      </w:r>
    </w:p>
  </w:footnote>
  <w:footnote w:type="continuationSeparator" w:id="0">
    <w:p w14:paraId="08F1A86F" w14:textId="77777777" w:rsidR="003C2762" w:rsidRDefault="003C2762">
      <w:r>
        <w:continuationSeparator/>
      </w:r>
    </w:p>
  </w:footnote>
  <w:footnote w:type="continuationNotice" w:id="1">
    <w:p w14:paraId="172AA828" w14:textId="77777777" w:rsidR="003C2762" w:rsidRDefault="003C27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39">
    <w:nsid w:val="79E2289C"/>
    <w:multiLevelType w:val="hybridMultilevel"/>
    <w:tmpl w:val="38DC97C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3"/>
  </w:num>
  <w:num w:numId="6">
    <w:abstractNumId w:val="21"/>
  </w:num>
  <w:num w:numId="7">
    <w:abstractNumId w:val="19"/>
  </w:num>
  <w:num w:numId="8">
    <w:abstractNumId w:val="36"/>
  </w:num>
  <w:num w:numId="9">
    <w:abstractNumId w:val="18"/>
  </w:num>
  <w:num w:numId="1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3"/>
  </w:num>
  <w:num w:numId="16">
    <w:abstractNumId w:val="22"/>
  </w:num>
  <w:num w:numId="17">
    <w:abstractNumId w:val="40"/>
  </w:num>
  <w:num w:numId="18">
    <w:abstractNumId w:val="32"/>
  </w:num>
  <w:num w:numId="19">
    <w:abstractNumId w:val="7"/>
  </w:num>
  <w:num w:numId="20">
    <w:abstractNumId w:val="41"/>
  </w:num>
  <w:num w:numId="21">
    <w:abstractNumId w:val="27"/>
  </w:num>
  <w:num w:numId="22">
    <w:abstractNumId w:val="28"/>
  </w:num>
  <w:num w:numId="23">
    <w:abstractNumId w:val="17"/>
  </w:num>
  <w:num w:numId="24">
    <w:abstractNumId w:val="5"/>
  </w:num>
  <w:num w:numId="25">
    <w:abstractNumId w:val="26"/>
  </w:num>
  <w:num w:numId="26">
    <w:abstractNumId w:val="30"/>
  </w:num>
  <w:num w:numId="27">
    <w:abstractNumId w:val="15"/>
  </w:num>
  <w:num w:numId="28">
    <w:abstractNumId w:val="29"/>
  </w:num>
  <w:num w:numId="29">
    <w:abstractNumId w:val="37"/>
  </w:num>
  <w:num w:numId="30">
    <w:abstractNumId w:val="4"/>
  </w:num>
  <w:num w:numId="31">
    <w:abstractNumId w:val="23"/>
  </w:num>
  <w:num w:numId="32">
    <w:abstractNumId w:val="34"/>
  </w:num>
  <w:num w:numId="33">
    <w:abstractNumId w:val="12"/>
  </w:num>
  <w:num w:numId="34">
    <w:abstractNumId w:val="24"/>
  </w:num>
  <w:num w:numId="35">
    <w:abstractNumId w:val="13"/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2"/>
  </w:num>
  <w:num w:numId="41">
    <w:abstractNumId w:val="10"/>
  </w:num>
  <w:num w:numId="42">
    <w:abstractNumId w:val="31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12AC0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67C50"/>
    <w:rsid w:val="00071DDF"/>
    <w:rsid w:val="00075CE5"/>
    <w:rsid w:val="0007710B"/>
    <w:rsid w:val="00080512"/>
    <w:rsid w:val="00080A30"/>
    <w:rsid w:val="00086756"/>
    <w:rsid w:val="00090468"/>
    <w:rsid w:val="000960D2"/>
    <w:rsid w:val="0009628D"/>
    <w:rsid w:val="00096968"/>
    <w:rsid w:val="000A6F45"/>
    <w:rsid w:val="000B5B0B"/>
    <w:rsid w:val="000B5C82"/>
    <w:rsid w:val="000B7BCF"/>
    <w:rsid w:val="000C522B"/>
    <w:rsid w:val="000C7778"/>
    <w:rsid w:val="000D169E"/>
    <w:rsid w:val="000D1ED6"/>
    <w:rsid w:val="000D4F3A"/>
    <w:rsid w:val="000D58AB"/>
    <w:rsid w:val="000E3304"/>
    <w:rsid w:val="000E727C"/>
    <w:rsid w:val="000E79AA"/>
    <w:rsid w:val="000E7DFC"/>
    <w:rsid w:val="000F466B"/>
    <w:rsid w:val="001000A2"/>
    <w:rsid w:val="001009AE"/>
    <w:rsid w:val="00100D30"/>
    <w:rsid w:val="0010183C"/>
    <w:rsid w:val="00110055"/>
    <w:rsid w:val="00110B81"/>
    <w:rsid w:val="001118DA"/>
    <w:rsid w:val="00112F1A"/>
    <w:rsid w:val="0011537F"/>
    <w:rsid w:val="00120271"/>
    <w:rsid w:val="00120C3B"/>
    <w:rsid w:val="00122AE0"/>
    <w:rsid w:val="001334EC"/>
    <w:rsid w:val="00143283"/>
    <w:rsid w:val="00145075"/>
    <w:rsid w:val="001577D3"/>
    <w:rsid w:val="00162052"/>
    <w:rsid w:val="00173A39"/>
    <w:rsid w:val="001741A0"/>
    <w:rsid w:val="001812A9"/>
    <w:rsid w:val="00182C4E"/>
    <w:rsid w:val="0018342E"/>
    <w:rsid w:val="001875E4"/>
    <w:rsid w:val="00194CD0"/>
    <w:rsid w:val="00196B17"/>
    <w:rsid w:val="001A3F19"/>
    <w:rsid w:val="001A5476"/>
    <w:rsid w:val="001B257F"/>
    <w:rsid w:val="001B33A5"/>
    <w:rsid w:val="001B49C9"/>
    <w:rsid w:val="001C0B48"/>
    <w:rsid w:val="001C235B"/>
    <w:rsid w:val="001C4F79"/>
    <w:rsid w:val="001D5B5B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BBD"/>
    <w:rsid w:val="002107AD"/>
    <w:rsid w:val="00210C67"/>
    <w:rsid w:val="00211BBA"/>
    <w:rsid w:val="002139F9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10E3"/>
    <w:rsid w:val="00242D91"/>
    <w:rsid w:val="002453BE"/>
    <w:rsid w:val="00246E8D"/>
    <w:rsid w:val="002502E6"/>
    <w:rsid w:val="00256A7A"/>
    <w:rsid w:val="00264090"/>
    <w:rsid w:val="00265BB7"/>
    <w:rsid w:val="002708BF"/>
    <w:rsid w:val="002747EC"/>
    <w:rsid w:val="00282060"/>
    <w:rsid w:val="002855BF"/>
    <w:rsid w:val="00293477"/>
    <w:rsid w:val="0029603B"/>
    <w:rsid w:val="002A0040"/>
    <w:rsid w:val="002A224D"/>
    <w:rsid w:val="002A29B8"/>
    <w:rsid w:val="002A2BAD"/>
    <w:rsid w:val="002A2D94"/>
    <w:rsid w:val="002A75EB"/>
    <w:rsid w:val="002A7CA2"/>
    <w:rsid w:val="002B04DF"/>
    <w:rsid w:val="002B10B1"/>
    <w:rsid w:val="002B2027"/>
    <w:rsid w:val="002B3EC0"/>
    <w:rsid w:val="002C093C"/>
    <w:rsid w:val="002C1533"/>
    <w:rsid w:val="002C42BC"/>
    <w:rsid w:val="002C7D14"/>
    <w:rsid w:val="002D0338"/>
    <w:rsid w:val="002D049B"/>
    <w:rsid w:val="002D0780"/>
    <w:rsid w:val="002D0DF1"/>
    <w:rsid w:val="002D337A"/>
    <w:rsid w:val="002D5EB5"/>
    <w:rsid w:val="002E0F83"/>
    <w:rsid w:val="002E61B9"/>
    <w:rsid w:val="002F0CEC"/>
    <w:rsid w:val="002F0D22"/>
    <w:rsid w:val="002F217F"/>
    <w:rsid w:val="002F31C1"/>
    <w:rsid w:val="00304411"/>
    <w:rsid w:val="00304653"/>
    <w:rsid w:val="003058E9"/>
    <w:rsid w:val="00310439"/>
    <w:rsid w:val="00311DED"/>
    <w:rsid w:val="003123EE"/>
    <w:rsid w:val="003152A7"/>
    <w:rsid w:val="003172DC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5098"/>
    <w:rsid w:val="00345576"/>
    <w:rsid w:val="00350CD5"/>
    <w:rsid w:val="00351B1A"/>
    <w:rsid w:val="00353D1F"/>
    <w:rsid w:val="0035462D"/>
    <w:rsid w:val="0036147B"/>
    <w:rsid w:val="003618DE"/>
    <w:rsid w:val="0037395F"/>
    <w:rsid w:val="003742D4"/>
    <w:rsid w:val="00385872"/>
    <w:rsid w:val="00386BE9"/>
    <w:rsid w:val="00386F8B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53CD"/>
    <w:rsid w:val="003B079F"/>
    <w:rsid w:val="003B14CD"/>
    <w:rsid w:val="003B40AD"/>
    <w:rsid w:val="003B5581"/>
    <w:rsid w:val="003B6DB3"/>
    <w:rsid w:val="003C2762"/>
    <w:rsid w:val="003C4E37"/>
    <w:rsid w:val="003C5223"/>
    <w:rsid w:val="003C7E45"/>
    <w:rsid w:val="003C7FFE"/>
    <w:rsid w:val="003D15DC"/>
    <w:rsid w:val="003D33CB"/>
    <w:rsid w:val="003D44E5"/>
    <w:rsid w:val="003E0D14"/>
    <w:rsid w:val="003E16BE"/>
    <w:rsid w:val="003E20FB"/>
    <w:rsid w:val="003E25A5"/>
    <w:rsid w:val="003E4554"/>
    <w:rsid w:val="003F0741"/>
    <w:rsid w:val="003F1645"/>
    <w:rsid w:val="003F2417"/>
    <w:rsid w:val="003F4691"/>
    <w:rsid w:val="004006E8"/>
    <w:rsid w:val="0040174C"/>
    <w:rsid w:val="00401855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30085"/>
    <w:rsid w:val="0043026D"/>
    <w:rsid w:val="00434EDA"/>
    <w:rsid w:val="004362F0"/>
    <w:rsid w:val="00442FDB"/>
    <w:rsid w:val="00444F17"/>
    <w:rsid w:val="00445B38"/>
    <w:rsid w:val="00446DAC"/>
    <w:rsid w:val="00447513"/>
    <w:rsid w:val="004502A1"/>
    <w:rsid w:val="004503BD"/>
    <w:rsid w:val="0045232E"/>
    <w:rsid w:val="00455B2F"/>
    <w:rsid w:val="004568DA"/>
    <w:rsid w:val="00463BAD"/>
    <w:rsid w:val="00471A93"/>
    <w:rsid w:val="00477455"/>
    <w:rsid w:val="0048046E"/>
    <w:rsid w:val="0048477F"/>
    <w:rsid w:val="00484B83"/>
    <w:rsid w:val="004906C8"/>
    <w:rsid w:val="00492C50"/>
    <w:rsid w:val="00495FA8"/>
    <w:rsid w:val="004A25B8"/>
    <w:rsid w:val="004A7594"/>
    <w:rsid w:val="004B01B6"/>
    <w:rsid w:val="004B2701"/>
    <w:rsid w:val="004C2033"/>
    <w:rsid w:val="004C6FA7"/>
    <w:rsid w:val="004D0785"/>
    <w:rsid w:val="004D16F8"/>
    <w:rsid w:val="004D337C"/>
    <w:rsid w:val="004D3578"/>
    <w:rsid w:val="004D380D"/>
    <w:rsid w:val="004D6A4D"/>
    <w:rsid w:val="004E213A"/>
    <w:rsid w:val="004E7580"/>
    <w:rsid w:val="004E75AF"/>
    <w:rsid w:val="004E7B6A"/>
    <w:rsid w:val="004F0646"/>
    <w:rsid w:val="004F0C37"/>
    <w:rsid w:val="004F324D"/>
    <w:rsid w:val="004F67AB"/>
    <w:rsid w:val="005000F1"/>
    <w:rsid w:val="00503171"/>
    <w:rsid w:val="005032DD"/>
    <w:rsid w:val="00506C28"/>
    <w:rsid w:val="0051154F"/>
    <w:rsid w:val="0051486C"/>
    <w:rsid w:val="00514BAD"/>
    <w:rsid w:val="00515253"/>
    <w:rsid w:val="0051620A"/>
    <w:rsid w:val="00524129"/>
    <w:rsid w:val="00527C13"/>
    <w:rsid w:val="00531B0A"/>
    <w:rsid w:val="00532AD8"/>
    <w:rsid w:val="00534DA0"/>
    <w:rsid w:val="00535D12"/>
    <w:rsid w:val="0054110C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83F64"/>
    <w:rsid w:val="00591263"/>
    <w:rsid w:val="00593783"/>
    <w:rsid w:val="005A07A9"/>
    <w:rsid w:val="005B1EF8"/>
    <w:rsid w:val="005C441D"/>
    <w:rsid w:val="005E1DD4"/>
    <w:rsid w:val="005E2641"/>
    <w:rsid w:val="005E3869"/>
    <w:rsid w:val="005E53C7"/>
    <w:rsid w:val="005E5501"/>
    <w:rsid w:val="006015BE"/>
    <w:rsid w:val="00604F8F"/>
    <w:rsid w:val="00611222"/>
    <w:rsid w:val="00611566"/>
    <w:rsid w:val="00613174"/>
    <w:rsid w:val="00616DA8"/>
    <w:rsid w:val="00630917"/>
    <w:rsid w:val="006313E2"/>
    <w:rsid w:val="0063417E"/>
    <w:rsid w:val="006431F5"/>
    <w:rsid w:val="0064385C"/>
    <w:rsid w:val="006468D1"/>
    <w:rsid w:val="00646D99"/>
    <w:rsid w:val="00651F6B"/>
    <w:rsid w:val="00654DDF"/>
    <w:rsid w:val="00656910"/>
    <w:rsid w:val="006602A9"/>
    <w:rsid w:val="00674310"/>
    <w:rsid w:val="00683504"/>
    <w:rsid w:val="006870ED"/>
    <w:rsid w:val="0069518E"/>
    <w:rsid w:val="00696726"/>
    <w:rsid w:val="006A1B43"/>
    <w:rsid w:val="006A3AD0"/>
    <w:rsid w:val="006A5259"/>
    <w:rsid w:val="006C1A2F"/>
    <w:rsid w:val="006C428E"/>
    <w:rsid w:val="006C66D8"/>
    <w:rsid w:val="006D00EB"/>
    <w:rsid w:val="006D04EE"/>
    <w:rsid w:val="006D1E24"/>
    <w:rsid w:val="006D3DF2"/>
    <w:rsid w:val="006D6A5E"/>
    <w:rsid w:val="006D6E48"/>
    <w:rsid w:val="006E1417"/>
    <w:rsid w:val="006E4EF7"/>
    <w:rsid w:val="006E6041"/>
    <w:rsid w:val="006F14EA"/>
    <w:rsid w:val="006F4258"/>
    <w:rsid w:val="006F4F29"/>
    <w:rsid w:val="006F6A2C"/>
    <w:rsid w:val="00710201"/>
    <w:rsid w:val="007132E8"/>
    <w:rsid w:val="0071354D"/>
    <w:rsid w:val="00716E47"/>
    <w:rsid w:val="00720B0A"/>
    <w:rsid w:val="00724702"/>
    <w:rsid w:val="007318A8"/>
    <w:rsid w:val="00731BA5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320F"/>
    <w:rsid w:val="00755A1B"/>
    <w:rsid w:val="00756720"/>
    <w:rsid w:val="00757D40"/>
    <w:rsid w:val="00764677"/>
    <w:rsid w:val="0077753C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B039C"/>
    <w:rsid w:val="007B0540"/>
    <w:rsid w:val="007B18D8"/>
    <w:rsid w:val="007B1AC3"/>
    <w:rsid w:val="007B5A1D"/>
    <w:rsid w:val="007C095F"/>
    <w:rsid w:val="007C2B10"/>
    <w:rsid w:val="007D514C"/>
    <w:rsid w:val="007D5CD8"/>
    <w:rsid w:val="007E116B"/>
    <w:rsid w:val="007E3666"/>
    <w:rsid w:val="007F480E"/>
    <w:rsid w:val="008028A4"/>
    <w:rsid w:val="008047DA"/>
    <w:rsid w:val="008051D0"/>
    <w:rsid w:val="00805729"/>
    <w:rsid w:val="00810A56"/>
    <w:rsid w:val="00813245"/>
    <w:rsid w:val="00820522"/>
    <w:rsid w:val="008255C8"/>
    <w:rsid w:val="008278A9"/>
    <w:rsid w:val="00830DB9"/>
    <w:rsid w:val="00836F3D"/>
    <w:rsid w:val="00840FE2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A1D14"/>
    <w:rsid w:val="008A5CC3"/>
    <w:rsid w:val="008A68A6"/>
    <w:rsid w:val="008B152B"/>
    <w:rsid w:val="008B2602"/>
    <w:rsid w:val="008B5306"/>
    <w:rsid w:val="008C391F"/>
    <w:rsid w:val="008C3CCA"/>
    <w:rsid w:val="008C44D1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8F6FC7"/>
    <w:rsid w:val="0090203B"/>
    <w:rsid w:val="0090271F"/>
    <w:rsid w:val="00902DB9"/>
    <w:rsid w:val="0090466A"/>
    <w:rsid w:val="00904686"/>
    <w:rsid w:val="009065CD"/>
    <w:rsid w:val="00906980"/>
    <w:rsid w:val="009069CF"/>
    <w:rsid w:val="00911B6E"/>
    <w:rsid w:val="00913186"/>
    <w:rsid w:val="009137D9"/>
    <w:rsid w:val="00916052"/>
    <w:rsid w:val="00916687"/>
    <w:rsid w:val="00921575"/>
    <w:rsid w:val="00922253"/>
    <w:rsid w:val="00932ABE"/>
    <w:rsid w:val="009353C9"/>
    <w:rsid w:val="00936071"/>
    <w:rsid w:val="00940212"/>
    <w:rsid w:val="00942EC2"/>
    <w:rsid w:val="00943417"/>
    <w:rsid w:val="0094440C"/>
    <w:rsid w:val="0094499A"/>
    <w:rsid w:val="00950635"/>
    <w:rsid w:val="00950C1F"/>
    <w:rsid w:val="00951587"/>
    <w:rsid w:val="00953522"/>
    <w:rsid w:val="00953D53"/>
    <w:rsid w:val="00956B9A"/>
    <w:rsid w:val="00956BA6"/>
    <w:rsid w:val="00956F63"/>
    <w:rsid w:val="0095721D"/>
    <w:rsid w:val="00960CE5"/>
    <w:rsid w:val="00961B32"/>
    <w:rsid w:val="00963E7F"/>
    <w:rsid w:val="009663A0"/>
    <w:rsid w:val="0096740F"/>
    <w:rsid w:val="00967A82"/>
    <w:rsid w:val="00970DB3"/>
    <w:rsid w:val="009720C3"/>
    <w:rsid w:val="00974154"/>
    <w:rsid w:val="00974BB0"/>
    <w:rsid w:val="0097756F"/>
    <w:rsid w:val="009802B4"/>
    <w:rsid w:val="00986342"/>
    <w:rsid w:val="00992DEC"/>
    <w:rsid w:val="0099369A"/>
    <w:rsid w:val="00994774"/>
    <w:rsid w:val="009A0AF3"/>
    <w:rsid w:val="009A37E6"/>
    <w:rsid w:val="009A407D"/>
    <w:rsid w:val="009A4A13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BA9"/>
    <w:rsid w:val="009D01F9"/>
    <w:rsid w:val="009D2296"/>
    <w:rsid w:val="009D22AE"/>
    <w:rsid w:val="009D416A"/>
    <w:rsid w:val="009D74A6"/>
    <w:rsid w:val="009F1197"/>
    <w:rsid w:val="009F458E"/>
    <w:rsid w:val="009F540D"/>
    <w:rsid w:val="00A0023F"/>
    <w:rsid w:val="00A038CB"/>
    <w:rsid w:val="00A05DF7"/>
    <w:rsid w:val="00A06C0E"/>
    <w:rsid w:val="00A073B2"/>
    <w:rsid w:val="00A07F3B"/>
    <w:rsid w:val="00A10F02"/>
    <w:rsid w:val="00A14C5A"/>
    <w:rsid w:val="00A20128"/>
    <w:rsid w:val="00A204CA"/>
    <w:rsid w:val="00A23007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603BB"/>
    <w:rsid w:val="00A62816"/>
    <w:rsid w:val="00A63962"/>
    <w:rsid w:val="00A65748"/>
    <w:rsid w:val="00A82346"/>
    <w:rsid w:val="00A84E14"/>
    <w:rsid w:val="00A85EFF"/>
    <w:rsid w:val="00A86647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C8D"/>
    <w:rsid w:val="00AC7620"/>
    <w:rsid w:val="00AC781E"/>
    <w:rsid w:val="00AC7EF4"/>
    <w:rsid w:val="00AD1C9D"/>
    <w:rsid w:val="00AD3506"/>
    <w:rsid w:val="00AD4C96"/>
    <w:rsid w:val="00AE4F85"/>
    <w:rsid w:val="00AE58EC"/>
    <w:rsid w:val="00AE5ADA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41603"/>
    <w:rsid w:val="00B44C66"/>
    <w:rsid w:val="00B47FD1"/>
    <w:rsid w:val="00B5034D"/>
    <w:rsid w:val="00B510BF"/>
    <w:rsid w:val="00B516BB"/>
    <w:rsid w:val="00B63962"/>
    <w:rsid w:val="00B76992"/>
    <w:rsid w:val="00B815B1"/>
    <w:rsid w:val="00B84F58"/>
    <w:rsid w:val="00B9376F"/>
    <w:rsid w:val="00BA09C5"/>
    <w:rsid w:val="00BA1087"/>
    <w:rsid w:val="00BA1161"/>
    <w:rsid w:val="00BA50D3"/>
    <w:rsid w:val="00BA620C"/>
    <w:rsid w:val="00BA67C4"/>
    <w:rsid w:val="00BA767A"/>
    <w:rsid w:val="00BC2FCD"/>
    <w:rsid w:val="00BC68A2"/>
    <w:rsid w:val="00BD0A2F"/>
    <w:rsid w:val="00BD7305"/>
    <w:rsid w:val="00BD7AB8"/>
    <w:rsid w:val="00BE1356"/>
    <w:rsid w:val="00BE23D0"/>
    <w:rsid w:val="00BE3427"/>
    <w:rsid w:val="00BE3C41"/>
    <w:rsid w:val="00BE581F"/>
    <w:rsid w:val="00C01B0E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D6C"/>
    <w:rsid w:val="00C3236A"/>
    <w:rsid w:val="00C33079"/>
    <w:rsid w:val="00C33E2E"/>
    <w:rsid w:val="00C3423B"/>
    <w:rsid w:val="00C34433"/>
    <w:rsid w:val="00C4105B"/>
    <w:rsid w:val="00C413F0"/>
    <w:rsid w:val="00C41F35"/>
    <w:rsid w:val="00C43FFE"/>
    <w:rsid w:val="00C57E06"/>
    <w:rsid w:val="00C6266F"/>
    <w:rsid w:val="00C627C8"/>
    <w:rsid w:val="00C636AE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6058"/>
    <w:rsid w:val="00CA0938"/>
    <w:rsid w:val="00CA3D0C"/>
    <w:rsid w:val="00CA5067"/>
    <w:rsid w:val="00CA654B"/>
    <w:rsid w:val="00CA7B1B"/>
    <w:rsid w:val="00CA7DA6"/>
    <w:rsid w:val="00CB4C9E"/>
    <w:rsid w:val="00CB6803"/>
    <w:rsid w:val="00CB6BF1"/>
    <w:rsid w:val="00CC0104"/>
    <w:rsid w:val="00CC413D"/>
    <w:rsid w:val="00CC483C"/>
    <w:rsid w:val="00CC4B17"/>
    <w:rsid w:val="00CC7E94"/>
    <w:rsid w:val="00CD48C5"/>
    <w:rsid w:val="00CD4C7B"/>
    <w:rsid w:val="00CD7BD5"/>
    <w:rsid w:val="00CE1686"/>
    <w:rsid w:val="00CE67C1"/>
    <w:rsid w:val="00CF0B72"/>
    <w:rsid w:val="00D00286"/>
    <w:rsid w:val="00D00E15"/>
    <w:rsid w:val="00D018DF"/>
    <w:rsid w:val="00D04D6A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41D0"/>
    <w:rsid w:val="00D946CD"/>
    <w:rsid w:val="00D96D11"/>
    <w:rsid w:val="00D97208"/>
    <w:rsid w:val="00D97C75"/>
    <w:rsid w:val="00DA1094"/>
    <w:rsid w:val="00DA34C8"/>
    <w:rsid w:val="00DA42FD"/>
    <w:rsid w:val="00DA49E0"/>
    <w:rsid w:val="00DA7979"/>
    <w:rsid w:val="00DA7A03"/>
    <w:rsid w:val="00DA7A2B"/>
    <w:rsid w:val="00DB1818"/>
    <w:rsid w:val="00DB21E4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1960"/>
    <w:rsid w:val="00E01E55"/>
    <w:rsid w:val="00E06C0F"/>
    <w:rsid w:val="00E07E69"/>
    <w:rsid w:val="00E138A4"/>
    <w:rsid w:val="00E16137"/>
    <w:rsid w:val="00E203F8"/>
    <w:rsid w:val="00E20C53"/>
    <w:rsid w:val="00E3562F"/>
    <w:rsid w:val="00E437F6"/>
    <w:rsid w:val="00E43A98"/>
    <w:rsid w:val="00E4748C"/>
    <w:rsid w:val="00E56B31"/>
    <w:rsid w:val="00E62835"/>
    <w:rsid w:val="00E64FB8"/>
    <w:rsid w:val="00E659D3"/>
    <w:rsid w:val="00E65E13"/>
    <w:rsid w:val="00E669D6"/>
    <w:rsid w:val="00E7104D"/>
    <w:rsid w:val="00E71FDF"/>
    <w:rsid w:val="00E743BB"/>
    <w:rsid w:val="00E76BB4"/>
    <w:rsid w:val="00E773E8"/>
    <w:rsid w:val="00E77645"/>
    <w:rsid w:val="00E809B7"/>
    <w:rsid w:val="00E812AE"/>
    <w:rsid w:val="00E83697"/>
    <w:rsid w:val="00E83D14"/>
    <w:rsid w:val="00E86D85"/>
    <w:rsid w:val="00E87EBA"/>
    <w:rsid w:val="00E90BE8"/>
    <w:rsid w:val="00E952F8"/>
    <w:rsid w:val="00E97E5E"/>
    <w:rsid w:val="00EA2405"/>
    <w:rsid w:val="00EA24F4"/>
    <w:rsid w:val="00EA29C2"/>
    <w:rsid w:val="00EA4FCF"/>
    <w:rsid w:val="00EA7FD0"/>
    <w:rsid w:val="00EB352C"/>
    <w:rsid w:val="00EC4A25"/>
    <w:rsid w:val="00EC4CD8"/>
    <w:rsid w:val="00EC6E6F"/>
    <w:rsid w:val="00EC7F66"/>
    <w:rsid w:val="00ED3A23"/>
    <w:rsid w:val="00ED444B"/>
    <w:rsid w:val="00EE0AFC"/>
    <w:rsid w:val="00EE3C09"/>
    <w:rsid w:val="00EE4DDD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64F7"/>
    <w:rsid w:val="00F34EE0"/>
    <w:rsid w:val="00F353B7"/>
    <w:rsid w:val="00F37743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394A"/>
    <w:rsid w:val="00FC3EF9"/>
    <w:rsid w:val="00FC4A23"/>
    <w:rsid w:val="00FC5054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227</TotalTime>
  <Pages>1</Pages>
  <Words>309</Words>
  <Characters>1701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2006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87</cp:revision>
  <dcterms:created xsi:type="dcterms:W3CDTF">2018-03-05T14:47:00Z</dcterms:created>
  <dcterms:modified xsi:type="dcterms:W3CDTF">2019-03-21T00:18:00Z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